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C6826" w14:textId="5AA5B6F5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KYDALL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268CBC4" w14:textId="0F29F7D8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Horkstowe.</w:t>
      </w:r>
    </w:p>
    <w:p w14:paraId="52443273" w14:textId="77777777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504BE8" w14:textId="77777777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7CCCDD" w14:textId="77777777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4ACBFBFF" w14:textId="77777777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tenth and the fifteenth granted at the last Parliament, in Lindsey, </w:t>
      </w:r>
    </w:p>
    <w:p w14:paraId="0E8F4AF1" w14:textId="77777777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Lincolnshire, except the city of Lincoln.</w:t>
      </w:r>
    </w:p>
    <w:p w14:paraId="2A3AC935" w14:textId="77777777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2C45BEF0" w14:textId="77777777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BAB803" w14:textId="77777777" w:rsidR="0074053F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31EEC2" w14:textId="77777777" w:rsidR="0074053F" w:rsidRPr="00680D2B" w:rsidRDefault="0074053F" w:rsidP="007405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2021</w:t>
      </w:r>
    </w:p>
    <w:p w14:paraId="3E3A4BBA" w14:textId="6EA14DA2" w:rsidR="00BA00AB" w:rsidRPr="0074053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405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86F5D" w14:textId="77777777" w:rsidR="0074053F" w:rsidRDefault="0074053F" w:rsidP="009139A6">
      <w:r>
        <w:separator/>
      </w:r>
    </w:p>
  </w:endnote>
  <w:endnote w:type="continuationSeparator" w:id="0">
    <w:p w14:paraId="54394BD3" w14:textId="77777777" w:rsidR="0074053F" w:rsidRDefault="007405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8FA4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8CEC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869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7F14A" w14:textId="77777777" w:rsidR="0074053F" w:rsidRDefault="0074053F" w:rsidP="009139A6">
      <w:r>
        <w:separator/>
      </w:r>
    </w:p>
  </w:footnote>
  <w:footnote w:type="continuationSeparator" w:id="0">
    <w:p w14:paraId="42A1D0B4" w14:textId="77777777" w:rsidR="0074053F" w:rsidRDefault="007405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E4F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DD1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471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3F"/>
    <w:rsid w:val="000666E0"/>
    <w:rsid w:val="002510B7"/>
    <w:rsid w:val="005C130B"/>
    <w:rsid w:val="0074053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F4496"/>
  <w15:chartTrackingRefBased/>
  <w15:docId w15:val="{A2D7D0AF-1312-45C7-AF07-F215E50E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2021-05-05T11:47:00Z</dcterms:created>
  <dcterms:modified xsi:type="dcterms:W3CDTF">2021-05-05T11:49:00Z</dcterms:modified>
</cp:coreProperties>
</file>